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82BEBD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726A88" w:rsidRPr="00726A88">
        <w:rPr>
          <w:rFonts w:cs="Arial"/>
          <w:bCs/>
          <w:noProof w:val="0"/>
          <w:sz w:val="24"/>
        </w:rPr>
        <w:t>R3-256639</w:t>
      </w:r>
    </w:p>
    <w:p w14:paraId="1D986196" w14:textId="2E6D5322" w:rsidR="0072058F" w:rsidRPr="004C6888" w:rsidRDefault="00C8351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52340969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A34E5">
        <w:t>Consideration on A-IoT dedicated Cause values</w:t>
      </w:r>
    </w:p>
    <w:p w14:paraId="1703601B" w14:textId="724927F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BA34E5">
        <w:rPr>
          <w:lang w:eastAsia="zh-CN"/>
        </w:rPr>
        <w:t>9.2.7</w:t>
      </w:r>
    </w:p>
    <w:p w14:paraId="778AB5AF" w14:textId="2570F3AC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837815">
        <w:t>,</w:t>
      </w:r>
      <w:r w:rsidR="00837815" w:rsidRPr="00837815">
        <w:t xml:space="preserve"> </w:t>
      </w:r>
      <w:r w:rsidR="00D868AF">
        <w:t xml:space="preserve">CMCC, </w:t>
      </w:r>
      <w:proofErr w:type="spellStart"/>
      <w:r w:rsidR="00837815" w:rsidRPr="00837815">
        <w:t>Futurewei</w:t>
      </w:r>
      <w:proofErr w:type="spellEnd"/>
      <w:r w:rsidR="007756F4">
        <w:t>, Lenovo, China Unicom, China Telecom</w:t>
      </w:r>
    </w:p>
    <w:p w14:paraId="19F92F93" w14:textId="7209BBC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BA34E5">
        <w:t>Discussion</w:t>
      </w:r>
    </w:p>
    <w:p w14:paraId="07A2EC87" w14:textId="227371D0" w:rsidR="00EE0733" w:rsidRDefault="00EE0733" w:rsidP="00DF2EC0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7BD12B34" w14:textId="0F7E7B21" w:rsidR="00DF2EC0" w:rsidRDefault="00EC72E8" w:rsidP="00DF2EC0">
      <w:pPr>
        <w:rPr>
          <w:lang w:eastAsia="zh-CN"/>
        </w:rPr>
      </w:pPr>
      <w:r>
        <w:rPr>
          <w:lang w:eastAsia="zh-CN"/>
        </w:rPr>
        <w:t xml:space="preserve">In R19 Ambient IoT discussion, there are many failure cases </w:t>
      </w:r>
      <w:r w:rsidR="003E3FF8">
        <w:rPr>
          <w:lang w:eastAsia="zh-CN"/>
        </w:rPr>
        <w:t xml:space="preserve">in </w:t>
      </w:r>
      <w:r>
        <w:rPr>
          <w:lang w:eastAsia="zh-CN"/>
        </w:rPr>
        <w:t xml:space="preserve">which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or the A-IoT CN node needs to send cause to inform the reason of the failure to the peer node.</w:t>
      </w:r>
    </w:p>
    <w:p w14:paraId="0AE69FE2" w14:textId="5FFAC134" w:rsidR="00EC72E8" w:rsidRPr="00DF2EC0" w:rsidRDefault="00EC72E8" w:rsidP="00DF2EC0">
      <w:pPr>
        <w:rPr>
          <w:lang w:eastAsia="zh-CN"/>
        </w:rPr>
      </w:pPr>
      <w:r>
        <w:rPr>
          <w:lang w:eastAsia="zh-CN"/>
        </w:rPr>
        <w:t>Currently, NGAP is able to provide many cause</w:t>
      </w:r>
      <w:r w:rsidR="006D5451">
        <w:rPr>
          <w:lang w:eastAsia="zh-CN"/>
        </w:rPr>
        <w:t xml:space="preserve"> </w:t>
      </w:r>
      <w:proofErr w:type="spellStart"/>
      <w:r w:rsidR="006D5451">
        <w:rPr>
          <w:lang w:eastAsia="zh-CN"/>
        </w:rPr>
        <w:t>values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 but they are not able to cover some A-IoT dedicated failure cases, in this contribution, we propose to add several A-IoT dedicated Cause values.</w:t>
      </w:r>
    </w:p>
    <w:p w14:paraId="58FED0C3" w14:textId="4847BB34" w:rsidR="005C0A63" w:rsidRDefault="005C0A63" w:rsidP="00DF2EC0">
      <w:pPr>
        <w:pStyle w:val="Heading1"/>
        <w:numPr>
          <w:ilvl w:val="0"/>
          <w:numId w:val="17"/>
        </w:numPr>
      </w:pPr>
      <w:r>
        <w:t>Discussion</w:t>
      </w:r>
    </w:p>
    <w:p w14:paraId="4755B80A" w14:textId="3DCCCC79" w:rsidR="00EC72E8" w:rsidRDefault="00EC72E8" w:rsidP="00EC72E8">
      <w:pPr>
        <w:rPr>
          <w:lang w:eastAsia="zh-CN"/>
        </w:rPr>
      </w:pPr>
      <w:r w:rsidRPr="00EC72E8">
        <w:rPr>
          <w:rFonts w:hint="eastAsia"/>
          <w:i/>
          <w:iCs/>
          <w:lang w:eastAsia="zh-CN"/>
        </w:rPr>
        <w:t>C</w:t>
      </w:r>
      <w:r w:rsidRPr="00EC72E8">
        <w:rPr>
          <w:i/>
          <w:iCs/>
          <w:lang w:eastAsia="zh-CN"/>
        </w:rPr>
        <w:t>ause</w:t>
      </w:r>
      <w:r>
        <w:rPr>
          <w:lang w:eastAsia="zh-CN"/>
        </w:rPr>
        <w:t xml:space="preserve"> IE has to be included in the following A-IoT related Messages and IEs:</w:t>
      </w:r>
    </w:p>
    <w:p w14:paraId="74CD0B81" w14:textId="634A1116" w:rsidR="00EC72E8" w:rsidRDefault="00EC72E8" w:rsidP="00EC72E8">
      <w:pPr>
        <w:pStyle w:val="ListParagraph"/>
        <w:numPr>
          <w:ilvl w:val="0"/>
          <w:numId w:val="18"/>
        </w:numPr>
        <w:ind w:firstLineChars="0"/>
      </w:pPr>
      <w:r>
        <w:t>INVENTORY FAILURE message</w:t>
      </w:r>
    </w:p>
    <w:p w14:paraId="67F56E40" w14:textId="75756379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>
        <w:t>COMMAND FAILURE message</w:t>
      </w:r>
    </w:p>
    <w:p w14:paraId="0D860221" w14:textId="0B36D01D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</w:rPr>
        <w:t>Inventory Failure Transfer</w:t>
      </w:r>
      <w:r>
        <w:t xml:space="preserve"> IE</w:t>
      </w:r>
    </w:p>
    <w:p w14:paraId="1D5D8B62" w14:textId="1DD95725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  <w:lang w:eastAsia="zh-CN"/>
        </w:rPr>
        <w:t>Command Failure Transfer</w:t>
      </w:r>
      <w:r>
        <w:rPr>
          <w:lang w:eastAsia="zh-CN"/>
        </w:rPr>
        <w:t xml:space="preserve"> IE</w:t>
      </w:r>
    </w:p>
    <w:p w14:paraId="2A8AF86D" w14:textId="04C112C4" w:rsid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</w:rPr>
        <w:t xml:space="preserve">AIOT Session Release Command Transfer </w:t>
      </w:r>
      <w:r>
        <w:t>IE</w:t>
      </w:r>
    </w:p>
    <w:p w14:paraId="4CFE3DE0" w14:textId="2DF4F736" w:rsidR="00EC72E8" w:rsidRPr="00EC72E8" w:rsidRDefault="00EC72E8" w:rsidP="00EC72E8">
      <w:pPr>
        <w:pStyle w:val="ListParagraph"/>
        <w:numPr>
          <w:ilvl w:val="0"/>
          <w:numId w:val="18"/>
        </w:numPr>
        <w:ind w:firstLineChars="0"/>
        <w:rPr>
          <w:lang w:eastAsia="zh-CN"/>
        </w:rPr>
      </w:pPr>
      <w:r w:rsidRPr="00EC72E8">
        <w:rPr>
          <w:i/>
          <w:iCs/>
        </w:rPr>
        <w:t>AIOT Session Release Request Transfer</w:t>
      </w:r>
      <w:r>
        <w:t xml:space="preserve"> IE</w:t>
      </w:r>
    </w:p>
    <w:p w14:paraId="46263766" w14:textId="6647804E" w:rsidR="00EC72E8" w:rsidRDefault="006D5451" w:rsidP="00EC72E8">
      <w:pPr>
        <w:rPr>
          <w:lang w:eastAsia="zh-CN"/>
        </w:rPr>
      </w:pPr>
      <w:r>
        <w:rPr>
          <w:lang w:eastAsia="zh-CN"/>
        </w:rPr>
        <w:t xml:space="preserve">If we check </w:t>
      </w:r>
      <w:proofErr w:type="spellStart"/>
      <w:r>
        <w:rPr>
          <w:lang w:eastAsia="zh-CN"/>
        </w:rPr>
        <w:t>exisiting</w:t>
      </w:r>
      <w:proofErr w:type="spellEnd"/>
      <w:r>
        <w:rPr>
          <w:lang w:eastAsia="zh-CN"/>
        </w:rPr>
        <w:t xml:space="preserve"> cause values supported by the </w:t>
      </w:r>
      <w:r w:rsidRPr="006D5451">
        <w:rPr>
          <w:i/>
          <w:iCs/>
          <w:lang w:eastAsia="zh-CN"/>
        </w:rPr>
        <w:t>Cause</w:t>
      </w:r>
      <w:r>
        <w:rPr>
          <w:lang w:eastAsia="zh-CN"/>
        </w:rPr>
        <w:t xml:space="preserve"> IE, the following may be reused in case of A-IOT:</w:t>
      </w:r>
    </w:p>
    <w:tbl>
      <w:tblPr>
        <w:tblW w:w="708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9"/>
        <w:gridCol w:w="4689"/>
      </w:tblGrid>
      <w:tr w:rsidR="006D5451" w14:paraId="705DC7FB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6078" w14:textId="77777777" w:rsidR="006D5451" w:rsidRDefault="006D5451">
            <w:pPr>
              <w:pStyle w:val="TAL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0206" w14:textId="1E8EB445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Unspecified,</w:t>
            </w:r>
          </w:p>
          <w:p w14:paraId="1363FCBF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Release due to NG-RAN generated reason,</w:t>
            </w:r>
          </w:p>
          <w:p w14:paraId="7DE3DC50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Release due to 5GC generated reason,</w:t>
            </w:r>
          </w:p>
          <w:p w14:paraId="3E54CAA4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Radio resources not available,</w:t>
            </w:r>
          </w:p>
          <w:p w14:paraId="46CB9FB4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Failure in the radio interface procedure,</w:t>
            </w:r>
          </w:p>
          <w:p w14:paraId="5CACE86F" w14:textId="04A92820" w:rsidR="006D5451" w:rsidRDefault="006D5451" w:rsidP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Interaction with other procedure,</w:t>
            </w:r>
          </w:p>
        </w:tc>
      </w:tr>
      <w:tr w:rsidR="006D5451" w14:paraId="1B886B14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6F98" w14:textId="77777777" w:rsidR="006D5451" w:rsidRDefault="006D5451">
            <w:pPr>
              <w:pStyle w:val="TAL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&gt;&gt;Transport Layer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65B" w14:textId="68751410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resource unavailable,</w:t>
            </w:r>
          </w:p>
          <w:p w14:paraId="5AD43F2C" w14:textId="6E8F8BBE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Unspecified,</w:t>
            </w:r>
          </w:p>
        </w:tc>
      </w:tr>
      <w:tr w:rsidR="006D5451" w14:paraId="2FF26966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189E" w14:textId="77777777" w:rsidR="006D5451" w:rsidRDefault="006D5451">
            <w:pPr>
              <w:pStyle w:val="TAL"/>
              <w:ind w:leftChars="100" w:left="20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&gt;&gt;NAS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413B" w14:textId="13F0E160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Normal release,</w:t>
            </w:r>
          </w:p>
          <w:p w14:paraId="37C23184" w14:textId="3A3EAAAC" w:rsidR="006D5451" w:rsidRDefault="006D5451" w:rsidP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Unspecified, </w:t>
            </w:r>
          </w:p>
        </w:tc>
      </w:tr>
      <w:tr w:rsidR="006D5451" w14:paraId="28BF8171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BB62" w14:textId="77777777" w:rsidR="006D5451" w:rsidRDefault="006D5451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AFD8" w14:textId="6BD647C5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 syntax error,</w:t>
            </w:r>
            <w:r>
              <w:rPr>
                <w:lang w:eastAsia="ja-JP"/>
              </w:rPr>
              <w:br/>
              <w:t>Abstract syntax error (reject),</w:t>
            </w:r>
            <w:r>
              <w:rPr>
                <w:lang w:eastAsia="ja-JP"/>
              </w:rPr>
              <w:br/>
              <w:t>Message not compatible with receiver state,</w:t>
            </w:r>
          </w:p>
          <w:p w14:paraId="1F36D414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Semantic error,</w:t>
            </w:r>
          </w:p>
          <w:p w14:paraId="1572B83E" w14:textId="77777777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Abstract syntax error (falsely constructed message),</w:t>
            </w:r>
          </w:p>
          <w:p w14:paraId="091293DF" w14:textId="36033E98" w:rsidR="006D5451" w:rsidRDefault="006D5451" w:rsidP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Unspecified,</w:t>
            </w:r>
          </w:p>
        </w:tc>
      </w:tr>
      <w:tr w:rsidR="006D5451" w14:paraId="4DF663CB" w14:textId="77777777" w:rsidTr="006D5451"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E027" w14:textId="77777777" w:rsidR="006D5451" w:rsidRDefault="006D5451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4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741" w14:textId="35852F00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Control processing overload, </w:t>
            </w:r>
          </w:p>
          <w:p w14:paraId="4C625CB8" w14:textId="5168EE69" w:rsidR="006D5451" w:rsidRDefault="006D5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Hardware failure,</w:t>
            </w:r>
            <w:r>
              <w:rPr>
                <w:lang w:eastAsia="ja-JP"/>
              </w:rPr>
              <w:br/>
              <w:t>O&amp;M intervention,</w:t>
            </w:r>
            <w:r>
              <w:rPr>
                <w:lang w:eastAsia="ja-JP"/>
              </w:rPr>
              <w:br/>
              <w:t>Unknown PLMN or SNPN,</w:t>
            </w:r>
          </w:p>
          <w:p w14:paraId="322198F9" w14:textId="07D9D5FA" w:rsidR="006D5451" w:rsidRDefault="006D5451" w:rsidP="006D5451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Unspecified</w:t>
            </w:r>
          </w:p>
        </w:tc>
      </w:tr>
    </w:tbl>
    <w:p w14:paraId="4A639B6F" w14:textId="7FD233FE" w:rsidR="00DA5541" w:rsidRDefault="006D5451" w:rsidP="006D5451">
      <w:pPr>
        <w:spacing w:before="240"/>
        <w:rPr>
          <w:lang w:eastAsia="zh-CN"/>
        </w:rPr>
      </w:pPr>
      <w:r>
        <w:rPr>
          <w:lang w:eastAsia="zh-CN"/>
        </w:rPr>
        <w:t xml:space="preserve">But the above cause values are not sufficient, </w:t>
      </w:r>
      <w:r w:rsidR="00DA5541">
        <w:rPr>
          <w:lang w:eastAsia="zh-CN"/>
        </w:rPr>
        <w:t>for example:</w:t>
      </w:r>
    </w:p>
    <w:p w14:paraId="228867A9" w14:textId="2465A1E4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ja-JP"/>
        </w:rPr>
      </w:pPr>
      <w:r>
        <w:rPr>
          <w:lang w:eastAsia="zh-CN"/>
        </w:rPr>
        <w:lastRenderedPageBreak/>
        <w:t xml:space="preserve">Case 1: upon receiving a Command Request from the A-IoT CN node, the included </w:t>
      </w:r>
      <w:r w:rsidRPr="00DA5541">
        <w:rPr>
          <w:lang w:eastAsia="ja-JP"/>
        </w:rPr>
        <w:t>RAN A-IoT Device NGAP ID</w:t>
      </w:r>
      <w:r>
        <w:rPr>
          <w:lang w:eastAsia="ja-JP"/>
        </w:rPr>
        <w:t xml:space="preserve"> is unknown within this A-IoT session,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shall fail the Command Request procedure.</w:t>
      </w:r>
    </w:p>
    <w:p w14:paraId="5E4AA75F" w14:textId="5A619597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ase 2: upon receiving the Inventory Request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either the A-IoT Area ID list and or the Reader List,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found that nei</w:t>
      </w:r>
      <w:r w:rsidR="000176D1">
        <w:rPr>
          <w:lang w:eastAsia="zh-CN"/>
        </w:rPr>
        <w:t>t</w:t>
      </w:r>
      <w:r>
        <w:rPr>
          <w:lang w:eastAsia="zh-CN"/>
        </w:rPr>
        <w:t xml:space="preserve">her of them are served by itself,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 fail the Inventory Request procedure.</w:t>
      </w:r>
    </w:p>
    <w:p w14:paraId="71053FC3" w14:textId="7CDD3289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>Case 3: upon receiving the Inventory Response/report, the combination of the AIOTF Identifier and the A-IoT Correlation Identifier is not known by the A-IoT CN node, the A-IoT CN node shall trigger Error Indication to inform this.</w:t>
      </w:r>
    </w:p>
    <w:p w14:paraId="51AFDC95" w14:textId="3A03ABD8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lang w:eastAsia="zh-CN"/>
        </w:rPr>
        <w:t xml:space="preserve">Case 4: after inventory report, upon receiving the Command Request towards a device,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found that the device is not reachable,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</w:t>
      </w:r>
      <w:r w:rsidR="00A466C2">
        <w:rPr>
          <w:lang w:eastAsia="zh-CN"/>
        </w:rPr>
        <w:t xml:space="preserve"> fail the Command Request procedure.</w:t>
      </w:r>
    </w:p>
    <w:p w14:paraId="2DB70B64" w14:textId="66B7D3CF" w:rsidR="00DA5541" w:rsidRDefault="00DA5541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</w:t>
      </w:r>
      <w:r w:rsidR="00A466C2">
        <w:rPr>
          <w:lang w:eastAsia="zh-CN"/>
        </w:rPr>
        <w:t xml:space="preserve">se 5: upon receiving an Inventory Request, the </w:t>
      </w:r>
      <w:proofErr w:type="spellStart"/>
      <w:r w:rsidR="00A466C2">
        <w:rPr>
          <w:lang w:eastAsia="zh-CN"/>
        </w:rPr>
        <w:t>gNB</w:t>
      </w:r>
      <w:proofErr w:type="spellEnd"/>
      <w:r w:rsidR="00A466C2">
        <w:rPr>
          <w:lang w:eastAsia="zh-CN"/>
        </w:rPr>
        <w:t xml:space="preserve"> finds that the session (identified by the combination of the AIOTF Identifier and the A-IoT Correlation Identifier) has already been established, the </w:t>
      </w:r>
      <w:proofErr w:type="spellStart"/>
      <w:r w:rsidR="00A466C2">
        <w:rPr>
          <w:lang w:eastAsia="zh-CN"/>
        </w:rPr>
        <w:t>gNB</w:t>
      </w:r>
      <w:proofErr w:type="spellEnd"/>
      <w:r w:rsidR="00A466C2">
        <w:rPr>
          <w:lang w:eastAsia="zh-CN"/>
        </w:rPr>
        <w:t xml:space="preserve"> shall fail the incoming </w:t>
      </w:r>
      <w:proofErr w:type="spellStart"/>
      <w:r w:rsidR="00A466C2">
        <w:rPr>
          <w:lang w:eastAsia="zh-CN"/>
        </w:rPr>
        <w:t>proceduce</w:t>
      </w:r>
      <w:proofErr w:type="spellEnd"/>
      <w:r w:rsidR="00A466C2">
        <w:rPr>
          <w:lang w:eastAsia="zh-CN"/>
        </w:rPr>
        <w:t>.</w:t>
      </w:r>
    </w:p>
    <w:p w14:paraId="37812215" w14:textId="15EF2718" w:rsidR="00A466C2" w:rsidRDefault="00A466C2" w:rsidP="000D1C2A">
      <w:pPr>
        <w:pStyle w:val="ListParagraph"/>
        <w:numPr>
          <w:ilvl w:val="0"/>
          <w:numId w:val="1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ase 6: after sending A-IoT NAS PDU received from Command Request to the device, the device did not provide the A-IoT NAS PDU in response.</w:t>
      </w:r>
    </w:p>
    <w:p w14:paraId="7BB127E8" w14:textId="7EDF768D" w:rsidR="006D5451" w:rsidRDefault="00DA5541" w:rsidP="006D5451">
      <w:pPr>
        <w:spacing w:before="240"/>
        <w:rPr>
          <w:lang w:eastAsia="zh-CN"/>
        </w:rPr>
      </w:pPr>
      <w:r>
        <w:rPr>
          <w:lang w:eastAsia="zh-CN"/>
        </w:rPr>
        <w:t xml:space="preserve">Based on the above </w:t>
      </w:r>
      <w:proofErr w:type="spellStart"/>
      <w:r>
        <w:rPr>
          <w:lang w:eastAsia="zh-CN"/>
        </w:rPr>
        <w:t>analyese</w:t>
      </w:r>
      <w:proofErr w:type="spellEnd"/>
      <w:r>
        <w:rPr>
          <w:lang w:eastAsia="zh-CN"/>
        </w:rPr>
        <w:t xml:space="preserve">, we need to </w:t>
      </w:r>
      <w:r w:rsidR="006D5451">
        <w:rPr>
          <w:lang w:eastAsia="zh-CN"/>
        </w:rPr>
        <w:t>at least add the following cause values: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6658"/>
      </w:tblGrid>
      <w:tr w:rsidR="00DA5541" w14:paraId="7903D67E" w14:textId="77777777" w:rsidTr="007E68B6">
        <w:trPr>
          <w:tblHeader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BD4A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Radio Network Layer cause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C447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DA5541" w14:paraId="42727927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6CD6" w14:textId="77777777" w:rsidR="00DA5541" w:rsidRP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Unknown </w:t>
            </w:r>
            <w:r w:rsidRPr="00DA5541">
              <w:rPr>
                <w:lang w:eastAsia="ja-JP"/>
              </w:rPr>
              <w:t>RAN A-IoT Device NGAP ID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1033" w14:textId="77777777" w:rsid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receiving node does not recognise the </w:t>
            </w:r>
            <w:r w:rsidRPr="00DA5541">
              <w:rPr>
                <w:lang w:eastAsia="ja-JP"/>
              </w:rPr>
              <w:t>RAN A-IoT Device NGAP ID.</w:t>
            </w:r>
          </w:p>
        </w:tc>
      </w:tr>
      <w:tr w:rsidR="00DA5541" w:rsidRPr="00D56115" w14:paraId="26DFEB00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9420" w14:textId="77777777" w:rsidR="00DA5541" w:rsidRPr="00D56115" w:rsidRDefault="00DA5541" w:rsidP="007E68B6">
            <w:pPr>
              <w:pStyle w:val="TAL"/>
              <w:rPr>
                <w:lang w:eastAsia="ja-JP"/>
              </w:rPr>
            </w:pPr>
            <w:r w:rsidRPr="00D56115">
              <w:rPr>
                <w:lang w:eastAsia="ja-JP"/>
              </w:rPr>
              <w:t xml:space="preserve">Requested A-IoT </w:t>
            </w:r>
            <w:r>
              <w:rPr>
                <w:lang w:eastAsia="ja-JP"/>
              </w:rPr>
              <w:t>s</w:t>
            </w:r>
            <w:r w:rsidRPr="00D56115">
              <w:rPr>
                <w:lang w:eastAsia="ja-JP"/>
              </w:rPr>
              <w:t xml:space="preserve">ervice </w:t>
            </w:r>
            <w:r>
              <w:rPr>
                <w:lang w:eastAsia="ja-JP"/>
              </w:rPr>
              <w:t>a</w:t>
            </w:r>
            <w:r w:rsidRPr="00D56115">
              <w:rPr>
                <w:lang w:eastAsia="ja-JP"/>
              </w:rPr>
              <w:t xml:space="preserve">rea </w:t>
            </w:r>
            <w:r>
              <w:rPr>
                <w:lang w:eastAsia="ja-JP"/>
              </w:rPr>
              <w:t>i</w:t>
            </w:r>
            <w:r w:rsidRPr="00D56115">
              <w:rPr>
                <w:lang w:eastAsia="ja-JP"/>
              </w:rPr>
              <w:t xml:space="preserve">nformation not served by the </w:t>
            </w:r>
            <w:proofErr w:type="spellStart"/>
            <w:r w:rsidRPr="00D56115">
              <w:rPr>
                <w:lang w:eastAsia="ja-JP"/>
              </w:rPr>
              <w:t>gNB</w:t>
            </w:r>
            <w:proofErr w:type="spellEnd"/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69FD" w14:textId="77777777" w:rsidR="00DA5541" w:rsidRPr="00DA5541" w:rsidRDefault="00DA5541" w:rsidP="007E68B6">
            <w:pPr>
              <w:pStyle w:val="TAL"/>
              <w:rPr>
                <w:lang w:eastAsia="ja-JP"/>
              </w:rPr>
            </w:pPr>
            <w:r w:rsidRPr="00D56115">
              <w:rPr>
                <w:lang w:eastAsia="ja-JP"/>
              </w:rPr>
              <w:t xml:space="preserve">The action failed because neither the </w:t>
            </w:r>
            <w:proofErr w:type="spellStart"/>
            <w:r>
              <w:rPr>
                <w:lang w:eastAsia="ja-JP"/>
              </w:rPr>
              <w:t>A</w:t>
            </w:r>
            <w:r w:rsidRPr="00D56115">
              <w:rPr>
                <w:lang w:eastAsia="ja-JP"/>
              </w:rPr>
              <w:t>IoT</w:t>
            </w:r>
            <w:proofErr w:type="spellEnd"/>
            <w:r w:rsidRPr="00D56115">
              <w:rPr>
                <w:lang w:eastAsia="ja-JP"/>
              </w:rPr>
              <w:t xml:space="preserve"> Area(s) nor the reader(s) </w:t>
            </w:r>
            <w:r>
              <w:rPr>
                <w:lang w:eastAsia="ja-JP"/>
              </w:rPr>
              <w:t xml:space="preserve">indicated </w:t>
            </w:r>
            <w:r w:rsidRPr="00DA5541">
              <w:rPr>
                <w:lang w:eastAsia="ja-JP"/>
              </w:rPr>
              <w:t xml:space="preserve">in the Requested </w:t>
            </w:r>
            <w:r w:rsidRPr="00D56115">
              <w:rPr>
                <w:lang w:eastAsia="ja-JP"/>
              </w:rPr>
              <w:t>Service Area Information are served by the NG-RAN node.</w:t>
            </w:r>
          </w:p>
        </w:tc>
      </w:tr>
      <w:tr w:rsidR="00DA5541" w:rsidRPr="00D56115" w14:paraId="3F942D82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1B8A" w14:textId="77777777" w:rsidR="00DA5541" w:rsidRPr="00D56115" w:rsidRDefault="00DA5541" w:rsidP="007E68B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nknow A-IoT session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7457" w14:textId="77777777" w:rsidR="00DA5541" w:rsidRPr="00DA5541" w:rsidRDefault="00DA5541" w:rsidP="007E68B6">
            <w:pPr>
              <w:pStyle w:val="TAL"/>
              <w:rPr>
                <w:lang w:eastAsia="ja-JP"/>
              </w:rPr>
            </w:pPr>
            <w:r w:rsidRPr="00D56115">
              <w:rPr>
                <w:lang w:eastAsia="ja-JP"/>
              </w:rPr>
              <w:t>The action failed because the AIOT Session (</w:t>
            </w:r>
            <w:r>
              <w:rPr>
                <w:lang w:eastAsia="ja-JP"/>
              </w:rPr>
              <w:t xml:space="preserve">identified by the </w:t>
            </w:r>
            <w:r w:rsidRPr="00D56115">
              <w:rPr>
                <w:lang w:eastAsia="ja-JP"/>
              </w:rPr>
              <w:t>combination of AIOTF Identifier and A-IoT Correlation Identifier) is unknown.</w:t>
            </w:r>
          </w:p>
        </w:tc>
      </w:tr>
      <w:tr w:rsidR="00DA5541" w:rsidRPr="00D56115" w14:paraId="2E8E01B9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B077" w14:textId="77777777" w:rsid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Device not reachable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8FB6" w14:textId="77777777" w:rsidR="00DA5541" w:rsidRPr="00D56115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because the device is not reachable.</w:t>
            </w:r>
          </w:p>
        </w:tc>
      </w:tr>
      <w:tr w:rsidR="00DA5541" w14:paraId="6321F3BF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F06C" w14:textId="77777777" w:rsidR="00DA5541" w:rsidRDefault="00DA5541" w:rsidP="007E68B6">
            <w:pPr>
              <w:pStyle w:val="TAL"/>
              <w:rPr>
                <w:lang w:eastAsia="ja-JP"/>
              </w:rPr>
            </w:pPr>
            <w:r w:rsidRPr="00DA5541">
              <w:rPr>
                <w:lang w:eastAsia="ja-JP"/>
              </w:rPr>
              <w:t>Multiple A-IoT Session ID instances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D63" w14:textId="77777777" w:rsidR="00DA5541" w:rsidRDefault="00DA5541" w:rsidP="007E68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action failed because multiple instances of the same A-IoT Session had been provided to the NG-RAN node.</w:t>
            </w:r>
          </w:p>
        </w:tc>
      </w:tr>
    </w:tbl>
    <w:p w14:paraId="7E778552" w14:textId="4A4291B3" w:rsidR="002C4AE5" w:rsidRPr="00DA5541" w:rsidRDefault="002C4AE5" w:rsidP="00EC72E8">
      <w:pPr>
        <w:rPr>
          <w:lang w:eastAsia="zh-CN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6658"/>
      </w:tblGrid>
      <w:tr w:rsidR="00DA5541" w14:paraId="5BBE42BD" w14:textId="77777777" w:rsidTr="007E68B6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A2DE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NAS cause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1EEC" w14:textId="77777777" w:rsidR="00DA5541" w:rsidRDefault="00DA5541" w:rsidP="007E68B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Meaning</w:t>
            </w:r>
          </w:p>
        </w:tc>
      </w:tr>
      <w:tr w:rsidR="00DA5541" w14:paraId="7D3DA8E9" w14:textId="77777777" w:rsidTr="00DA5541"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F301" w14:textId="77777777" w:rsidR="00DA5541" w:rsidRPr="00DA5541" w:rsidRDefault="00DA5541" w:rsidP="007E68B6">
            <w:pPr>
              <w:pStyle w:val="TAL"/>
              <w:rPr>
                <w:rFonts w:cs="Arial"/>
                <w:lang w:eastAsia="ja-JP"/>
              </w:rPr>
            </w:pPr>
            <w:r w:rsidRPr="00DA5541">
              <w:rPr>
                <w:rFonts w:cs="Arial"/>
                <w:lang w:eastAsia="ja-JP"/>
              </w:rPr>
              <w:t>No A-IoT NAS response from the device</w:t>
            </w:r>
          </w:p>
        </w:tc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58F6" w14:textId="77777777" w:rsidR="00DA5541" w:rsidRPr="00DA5541" w:rsidRDefault="00DA5541" w:rsidP="007E68B6">
            <w:pPr>
              <w:pStyle w:val="TAL"/>
              <w:rPr>
                <w:rFonts w:cs="Arial"/>
                <w:lang w:eastAsia="ja-JP"/>
              </w:rPr>
            </w:pPr>
            <w:r w:rsidRPr="00DA5541">
              <w:rPr>
                <w:rFonts w:cs="Arial" w:hint="eastAsia"/>
                <w:lang w:eastAsia="ja-JP"/>
              </w:rPr>
              <w:t>T</w:t>
            </w:r>
            <w:r w:rsidRPr="00DA5541">
              <w:rPr>
                <w:rFonts w:cs="Arial"/>
                <w:lang w:eastAsia="ja-JP"/>
              </w:rPr>
              <w:t>he action failed because there is no A-IoT NAS response in the received D2R message(s) from the device.</w:t>
            </w:r>
          </w:p>
        </w:tc>
      </w:tr>
    </w:tbl>
    <w:p w14:paraId="2F87ED22" w14:textId="4185E0CA" w:rsidR="005C0A63" w:rsidRDefault="005C0A63" w:rsidP="005C0A63">
      <w:pPr>
        <w:rPr>
          <w:lang w:eastAsia="zh-CN"/>
        </w:rPr>
      </w:pPr>
    </w:p>
    <w:p w14:paraId="480D7FD2" w14:textId="5A0B3545" w:rsidR="00DA5541" w:rsidRPr="00DA5541" w:rsidRDefault="00DA5541" w:rsidP="00DA5541">
      <w:pPr>
        <w:rPr>
          <w:b/>
          <w:bCs/>
          <w:lang w:eastAsia="zh-CN"/>
        </w:rPr>
      </w:pPr>
      <w:r w:rsidRPr="00DA5541">
        <w:rPr>
          <w:rFonts w:hint="eastAsia"/>
          <w:b/>
          <w:bCs/>
          <w:lang w:eastAsia="zh-CN"/>
        </w:rPr>
        <w:t>P</w:t>
      </w:r>
      <w:r w:rsidRPr="00DA5541">
        <w:rPr>
          <w:b/>
          <w:bCs/>
          <w:lang w:eastAsia="zh-CN"/>
        </w:rPr>
        <w:t xml:space="preserve">roposal: Extend NGAP: </w:t>
      </w:r>
      <w:r w:rsidRPr="00DA5541">
        <w:rPr>
          <w:b/>
          <w:bCs/>
          <w:i/>
          <w:iCs/>
          <w:lang w:eastAsia="zh-CN"/>
        </w:rPr>
        <w:t>Cause</w:t>
      </w:r>
      <w:r w:rsidRPr="00DA5541">
        <w:rPr>
          <w:b/>
          <w:bCs/>
          <w:lang w:eastAsia="zh-CN"/>
        </w:rPr>
        <w:t xml:space="preserve"> IE with the following </w:t>
      </w:r>
      <w:r>
        <w:rPr>
          <w:b/>
          <w:bCs/>
          <w:lang w:eastAsia="zh-CN"/>
        </w:rPr>
        <w:t xml:space="preserve">new </w:t>
      </w:r>
      <w:r w:rsidRPr="00DA5541">
        <w:rPr>
          <w:b/>
          <w:bCs/>
          <w:lang w:eastAsia="zh-CN"/>
        </w:rPr>
        <w:t>cause values:</w:t>
      </w:r>
      <w:r w:rsidRPr="00DA5541">
        <w:rPr>
          <w:b/>
          <w:bCs/>
        </w:rPr>
        <w:t xml:space="preserve"> </w:t>
      </w:r>
      <w:r w:rsidRPr="00DA5541">
        <w:rPr>
          <w:b/>
          <w:bCs/>
          <w:lang w:eastAsia="zh-CN"/>
        </w:rPr>
        <w:t xml:space="preserve">Unknown RAN A-IoT Device NGAP ID, Requested A-IoT service area information not served by the </w:t>
      </w:r>
      <w:proofErr w:type="spellStart"/>
      <w:r w:rsidRPr="00DA5541">
        <w:rPr>
          <w:b/>
          <w:bCs/>
          <w:lang w:eastAsia="zh-CN"/>
        </w:rPr>
        <w:t>gNB</w:t>
      </w:r>
      <w:proofErr w:type="spellEnd"/>
      <w:r w:rsidRPr="00DA5541">
        <w:rPr>
          <w:b/>
          <w:bCs/>
          <w:lang w:eastAsia="zh-CN"/>
        </w:rPr>
        <w:t xml:space="preserve">, Unknow A-IoT session, Device not reachable, Multiple A-IoT Session ID instances, </w:t>
      </w:r>
      <w:r w:rsidRPr="00DA5541">
        <w:rPr>
          <w:rFonts w:cs="Arial"/>
          <w:b/>
          <w:bCs/>
          <w:lang w:eastAsia="ja-JP"/>
        </w:rPr>
        <w:t>No A-IoT NAS response from the device.</w:t>
      </w:r>
    </w:p>
    <w:p w14:paraId="64CC5DFA" w14:textId="69059034" w:rsidR="00DF2EC0" w:rsidRDefault="00DA5541" w:rsidP="00DF2EC0">
      <w:pPr>
        <w:pStyle w:val="Heading1"/>
        <w:numPr>
          <w:ilvl w:val="0"/>
          <w:numId w:val="17"/>
        </w:numPr>
      </w:pPr>
      <w:r>
        <w:t>Proposal</w:t>
      </w:r>
    </w:p>
    <w:p w14:paraId="6C36E1F6" w14:textId="4EDB364C" w:rsidR="006F5DAF" w:rsidRDefault="00A466C2" w:rsidP="006F5DAF">
      <w:pPr>
        <w:rPr>
          <w:lang w:eastAsia="zh-CN"/>
        </w:rPr>
      </w:pPr>
      <w:r>
        <w:rPr>
          <w:lang w:eastAsia="zh-CN"/>
        </w:rPr>
        <w:t>In this contribution, we discuss the missing A-IoT dedicated cause values, and get the following proposal:</w:t>
      </w:r>
    </w:p>
    <w:p w14:paraId="1F318BDA" w14:textId="557A90A0" w:rsidR="00A466C2" w:rsidRPr="00DA5541" w:rsidRDefault="00A466C2" w:rsidP="00A466C2">
      <w:pPr>
        <w:rPr>
          <w:b/>
          <w:bCs/>
          <w:lang w:eastAsia="zh-CN"/>
        </w:rPr>
      </w:pPr>
      <w:r w:rsidRPr="00DA5541">
        <w:rPr>
          <w:rFonts w:hint="eastAsia"/>
          <w:b/>
          <w:bCs/>
          <w:lang w:eastAsia="zh-CN"/>
        </w:rPr>
        <w:t>P</w:t>
      </w:r>
      <w:r w:rsidRPr="00DA5541">
        <w:rPr>
          <w:b/>
          <w:bCs/>
          <w:lang w:eastAsia="zh-CN"/>
        </w:rPr>
        <w:t xml:space="preserve">roposal: Extend NGAP: </w:t>
      </w:r>
      <w:r w:rsidRPr="00DA5541">
        <w:rPr>
          <w:b/>
          <w:bCs/>
          <w:i/>
          <w:iCs/>
          <w:lang w:eastAsia="zh-CN"/>
        </w:rPr>
        <w:t>Cause</w:t>
      </w:r>
      <w:r w:rsidRPr="00DA5541">
        <w:rPr>
          <w:b/>
          <w:bCs/>
          <w:lang w:eastAsia="zh-CN"/>
        </w:rPr>
        <w:t xml:space="preserve"> IE with the following </w:t>
      </w:r>
      <w:r>
        <w:rPr>
          <w:b/>
          <w:bCs/>
          <w:lang w:eastAsia="zh-CN"/>
        </w:rPr>
        <w:t xml:space="preserve">new </w:t>
      </w:r>
      <w:r w:rsidRPr="00DA5541">
        <w:rPr>
          <w:b/>
          <w:bCs/>
          <w:lang w:eastAsia="zh-CN"/>
        </w:rPr>
        <w:t>cause values:</w:t>
      </w:r>
      <w:r w:rsidRPr="00DA5541">
        <w:rPr>
          <w:b/>
          <w:bCs/>
        </w:rPr>
        <w:t xml:space="preserve"> </w:t>
      </w:r>
      <w:r w:rsidRPr="00DA5541">
        <w:rPr>
          <w:b/>
          <w:bCs/>
          <w:lang w:eastAsia="zh-CN"/>
        </w:rPr>
        <w:t xml:space="preserve">Unknown RAN A-IoT Device NGAP ID, Requested A-IoT service area information not served by the </w:t>
      </w:r>
      <w:proofErr w:type="spellStart"/>
      <w:r w:rsidRPr="00DA5541">
        <w:rPr>
          <w:b/>
          <w:bCs/>
          <w:lang w:eastAsia="zh-CN"/>
        </w:rPr>
        <w:t>gNB</w:t>
      </w:r>
      <w:proofErr w:type="spellEnd"/>
      <w:r w:rsidRPr="00DA5541">
        <w:rPr>
          <w:b/>
          <w:bCs/>
          <w:lang w:eastAsia="zh-CN"/>
        </w:rPr>
        <w:t xml:space="preserve">, Unknow A-IoT session, Device not reachable, Multiple A-IoT Session ID instances, </w:t>
      </w:r>
      <w:r w:rsidRPr="00DA5541">
        <w:rPr>
          <w:rFonts w:cs="Arial"/>
          <w:b/>
          <w:bCs/>
          <w:lang w:eastAsia="ja-JP"/>
        </w:rPr>
        <w:t>No A-IoT NAS response from the device.</w:t>
      </w:r>
    </w:p>
    <w:p w14:paraId="4ABEE0FE" w14:textId="68B9E369" w:rsidR="00A466C2" w:rsidRPr="00A466C2" w:rsidRDefault="00A466C2" w:rsidP="006F5DAF">
      <w:pPr>
        <w:rPr>
          <w:lang w:eastAsia="zh-CN"/>
        </w:rPr>
      </w:pPr>
      <w:r>
        <w:rPr>
          <w:lang w:eastAsia="zh-CN"/>
        </w:rPr>
        <w:t>The corresponding NGAP CR is provided in [1].</w:t>
      </w:r>
    </w:p>
    <w:p w14:paraId="0C054E9F" w14:textId="3B2E7E7A" w:rsidR="00A466C2" w:rsidRDefault="00A466C2" w:rsidP="006F5DAF">
      <w:pPr>
        <w:pStyle w:val="Heading1"/>
        <w:numPr>
          <w:ilvl w:val="0"/>
          <w:numId w:val="17"/>
        </w:num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1B6D5A8" w14:textId="6CFE5C89" w:rsidR="00A466C2" w:rsidRPr="00A466C2" w:rsidRDefault="00A466C2" w:rsidP="00A466C2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726A88">
        <w:t>R3-2566</w:t>
      </w:r>
      <w:r w:rsidR="00726A88">
        <w:t>40</w:t>
      </w:r>
      <w:r>
        <w:rPr>
          <w:lang w:eastAsia="zh-CN"/>
        </w:rPr>
        <w:t xml:space="preserve"> Correction on A-IoT dedicated Cause values, R19 NGAP CR</w:t>
      </w:r>
    </w:p>
    <w:sectPr w:rsidR="00A466C2" w:rsidRPr="00A466C2" w:rsidSect="004821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37892" w14:textId="77777777" w:rsidR="00400577" w:rsidRDefault="00400577">
      <w:r>
        <w:separator/>
      </w:r>
    </w:p>
  </w:endnote>
  <w:endnote w:type="continuationSeparator" w:id="0">
    <w:p w14:paraId="33A7172E" w14:textId="77777777" w:rsidR="00400577" w:rsidRDefault="0040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B1CFF" w14:textId="77777777" w:rsidR="00400577" w:rsidRDefault="00400577">
      <w:r>
        <w:separator/>
      </w:r>
    </w:p>
  </w:footnote>
  <w:footnote w:type="continuationSeparator" w:id="0">
    <w:p w14:paraId="71232860" w14:textId="77777777" w:rsidR="00400577" w:rsidRDefault="00400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20C94"/>
    <w:multiLevelType w:val="hybridMultilevel"/>
    <w:tmpl w:val="7DEEB95E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11608"/>
    <w:multiLevelType w:val="hybridMultilevel"/>
    <w:tmpl w:val="B13E2C84"/>
    <w:lvl w:ilvl="0" w:tplc="CDA847D2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D5743BF"/>
    <w:multiLevelType w:val="hybridMultilevel"/>
    <w:tmpl w:val="9364F1C0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4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6D1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1C2A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B6DEC"/>
    <w:rsid w:val="002C238A"/>
    <w:rsid w:val="002C4AE5"/>
    <w:rsid w:val="002E595A"/>
    <w:rsid w:val="002E6F0D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3FF8"/>
    <w:rsid w:val="003E7DB4"/>
    <w:rsid w:val="003F54CE"/>
    <w:rsid w:val="00400577"/>
    <w:rsid w:val="00401CFB"/>
    <w:rsid w:val="0040623E"/>
    <w:rsid w:val="004165D0"/>
    <w:rsid w:val="004242F1"/>
    <w:rsid w:val="00447131"/>
    <w:rsid w:val="00467657"/>
    <w:rsid w:val="00477480"/>
    <w:rsid w:val="00477891"/>
    <w:rsid w:val="00482193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C4FBE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451"/>
    <w:rsid w:val="006D56BC"/>
    <w:rsid w:val="006E21FB"/>
    <w:rsid w:val="006E74F4"/>
    <w:rsid w:val="006F5D71"/>
    <w:rsid w:val="006F5DAF"/>
    <w:rsid w:val="0071052A"/>
    <w:rsid w:val="00711130"/>
    <w:rsid w:val="0072058F"/>
    <w:rsid w:val="00726A88"/>
    <w:rsid w:val="007342B2"/>
    <w:rsid w:val="00742578"/>
    <w:rsid w:val="00765952"/>
    <w:rsid w:val="00766C72"/>
    <w:rsid w:val="00773339"/>
    <w:rsid w:val="007756F4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B61B8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37815"/>
    <w:rsid w:val="00845D17"/>
    <w:rsid w:val="00852489"/>
    <w:rsid w:val="008579E4"/>
    <w:rsid w:val="008626E7"/>
    <w:rsid w:val="0086574F"/>
    <w:rsid w:val="00870EE7"/>
    <w:rsid w:val="00872728"/>
    <w:rsid w:val="00876A39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AFE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66C2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32A6D"/>
    <w:rsid w:val="00B437CA"/>
    <w:rsid w:val="00B50379"/>
    <w:rsid w:val="00B560B5"/>
    <w:rsid w:val="00B57961"/>
    <w:rsid w:val="00B67B97"/>
    <w:rsid w:val="00B70BDD"/>
    <w:rsid w:val="00B76C75"/>
    <w:rsid w:val="00B968C8"/>
    <w:rsid w:val="00BA34E5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85919"/>
    <w:rsid w:val="00C945DB"/>
    <w:rsid w:val="00C95985"/>
    <w:rsid w:val="00C95B80"/>
    <w:rsid w:val="00CA6304"/>
    <w:rsid w:val="00CB512D"/>
    <w:rsid w:val="00CC5026"/>
    <w:rsid w:val="00CD3F33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868AF"/>
    <w:rsid w:val="00D95B9C"/>
    <w:rsid w:val="00D96016"/>
    <w:rsid w:val="00DA5541"/>
    <w:rsid w:val="00DB66FE"/>
    <w:rsid w:val="00DD5724"/>
    <w:rsid w:val="00DE34CF"/>
    <w:rsid w:val="00DE6E1D"/>
    <w:rsid w:val="00DF2EC0"/>
    <w:rsid w:val="00E02866"/>
    <w:rsid w:val="00E15BA1"/>
    <w:rsid w:val="00E27E18"/>
    <w:rsid w:val="00E64117"/>
    <w:rsid w:val="00E7392D"/>
    <w:rsid w:val="00E9743C"/>
    <w:rsid w:val="00EA32CF"/>
    <w:rsid w:val="00EB2397"/>
    <w:rsid w:val="00EB3F46"/>
    <w:rsid w:val="00EC72E8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1B42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DF2EC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DF2E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2023-05-25T08:03:00Z</dcterms:created>
  <dcterms:modified xsi:type="dcterms:W3CDTF">2025-09-30T09:23:00Z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